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0A5501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025302CE" w:rsidR="006F7F91" w:rsidRPr="005425EF" w:rsidRDefault="007C6AD2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DM01AVTG24LV95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DM01AVTG24LV95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0D4D7313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  <w:t>INTERLIS1.Messdaten (D-2)</w:t>
      </w:r>
    </w:p>
    <w:p w14:paraId="610AD71C" w14:textId="6F4450AE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  <w:t>INTERLIS1.Visualisierung (D-3)</w:t>
      </w:r>
    </w:p>
    <w:p w14:paraId="77EB35EB" w14:textId="459F5A06" w:rsidR="006F7F91" w:rsidRPr="005425EF" w:rsidRDefault="00BE7813" w:rsidP="006F7F91">
      <w:pPr>
        <w:ind w:left="360"/>
        <w:rPr>
          <w:rFonts w:asciiTheme="minorHAnsi" w:hAnsiTheme="minorHAnsi"/>
          <w:szCs w:val="20"/>
        </w:rPr>
      </w:pPr>
      <w:r w:rsidRPr="00BE7813">
        <w:rPr>
          <w:rStyle w:val="Hervorhebung"/>
          <w:color w:val="9BBB59"/>
        </w:rPr>
        <w:t>Register_</w:t>
      </w:r>
      <w:r w:rsidR="007C6AD2">
        <w:rPr>
          <w:rStyle w:val="Hervorhebung"/>
          <w:color w:val="9BBB59"/>
        </w:rPr>
        <w:t>DM01AVTG24LV95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 w:rsidRPr="00BE7813">
        <w:t xml:space="preserve"> </w:t>
      </w:r>
      <w:r w:rsidRPr="00BE7813">
        <w:rPr>
          <w:rFonts w:asciiTheme="minorHAnsi" w:hAnsiTheme="minorHAnsi"/>
          <w:szCs w:val="20"/>
        </w:rPr>
        <w:t>Register_</w:t>
      </w:r>
      <w:r w:rsidR="007C6AD2">
        <w:rPr>
          <w:rFonts w:asciiTheme="minorHAnsi" w:hAnsiTheme="minorHAnsi"/>
          <w:szCs w:val="20"/>
        </w:rPr>
        <w:t>DM01AVTG24LV95</w:t>
      </w:r>
      <w:r w:rsidRPr="00BE7813">
        <w:rPr>
          <w:rFonts w:asciiTheme="minorHAnsi" w:hAnsiTheme="minorHAnsi"/>
          <w:szCs w:val="20"/>
        </w:rPr>
        <w:t xml:space="preserve">_V2 </w:t>
      </w:r>
      <w:r w:rsidR="006F7F91" w:rsidRPr="005425EF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0340DBEE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7C6AD2">
        <w:rPr>
          <w:rStyle w:val="Hervorhebung"/>
          <w:color w:val="9BBB59"/>
        </w:rPr>
        <w:t>DM01AVTG24LV95</w:t>
      </w:r>
      <w:r w:rsidRPr="00BE7813">
        <w:rPr>
          <w:rStyle w:val="Hervorhebung"/>
          <w:color w:val="9BBB59"/>
        </w:rPr>
        <w:t>.TXT</w:t>
      </w:r>
    </w:p>
    <w:p w14:paraId="268D6B64" w14:textId="7DE0C838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7C6AD2">
        <w:rPr>
          <w:rStyle w:val="Hervorhebung"/>
          <w:color w:val="9BBB59"/>
        </w:rPr>
        <w:t>DM01AVTG24LV95</w:t>
      </w:r>
      <w:r w:rsidRPr="00BE7813">
        <w:rPr>
          <w:rStyle w:val="Hervorhebung"/>
          <w:color w:val="9BBB59"/>
        </w:rPr>
        <w:t>.TXT</w:t>
      </w:r>
    </w:p>
    <w:p w14:paraId="222D3A17" w14:textId="2214AF77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7C6AD2">
        <w:rPr>
          <w:rStyle w:val="Hervorhebung"/>
          <w:color w:val="9BBB59"/>
        </w:rPr>
        <w:t>DM01AVTG24LV95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1832C5A8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7C6AD2">
        <w:rPr>
          <w:rStyle w:val="Hervorhebung"/>
          <w:color w:val="9BBB59"/>
        </w:rPr>
        <w:t>DM01AVTG24LV95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11C3081C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7C6AD2">
        <w:rPr>
          <w:rStyle w:val="Hervorhebung"/>
          <w:color w:val="9BBB59"/>
        </w:rPr>
        <w:t>DM01AVTG24LV95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5CF38113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7C6AD2">
        <w:rPr>
          <w:rStyle w:val="Hervorhebung"/>
          <w:color w:val="9BBB59"/>
        </w:rPr>
        <w:t>DM01AVTG24LV95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45C4888B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7C6AD2">
        <w:rPr>
          <w:rStyle w:val="Hervorhebung"/>
          <w:color w:val="9BBB59"/>
        </w:rPr>
        <w:t>DM01AVTG24LV95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4BE3E9CE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7C6AD2">
        <w:rPr>
          <w:rStyle w:val="Hervorhebung"/>
          <w:color w:val="9BBB59"/>
        </w:rPr>
        <w:t>DM01AVTG24LV95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27526764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3E6DFB">
        <w:rPr>
          <w:rStyle w:val="Hervorhebung"/>
          <w:color w:val="9BBB59"/>
        </w:rPr>
        <w:t>ArtCode_</w:t>
      </w:r>
      <w:r w:rsidR="007C6AD2" w:rsidRPr="003E6DFB">
        <w:rPr>
          <w:rStyle w:val="Hervorhebung"/>
          <w:color w:val="9BBB59"/>
        </w:rPr>
        <w:t>DM01AVTG24LV95</w:t>
      </w:r>
      <w:r w:rsidR="006F7F91" w:rsidRPr="003E6DF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240293AF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7C6AD2">
        <w:rPr>
          <w:rStyle w:val="Hervorhebung"/>
          <w:color w:val="9BBB59"/>
        </w:rPr>
        <w:t>DM01AVTG24LV95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1E3B7B4A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7C6AD2">
        <w:rPr>
          <w:rStyle w:val="Hervorhebung"/>
          <w:color w:val="9BBB59"/>
        </w:rPr>
        <w:t>DM01AVTG24LV95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0DCD62F4" w14:textId="77777777" w:rsidR="003E6DFB" w:rsidRPr="00FC5C7E" w:rsidRDefault="003E6DFB" w:rsidP="003E6DFB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6DF6196E" w14:textId="77777777" w:rsidR="003E6DFB" w:rsidRPr="000A4C2A" w:rsidRDefault="003E6DFB" w:rsidP="003E6DFB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</w:t>
      </w:r>
      <w:bookmarkStart w:id="4" w:name="_GoBack"/>
      <w:bookmarkEnd w:id="4"/>
      <w:r w:rsidRPr="00C87B7D">
        <w:rPr>
          <w:rFonts w:asciiTheme="minorHAnsi" w:hAnsiTheme="minorHAnsi"/>
          <w:szCs w:val="20"/>
        </w:rPr>
        <w:t>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6A720FA9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7C6AD2">
        <w:rPr>
          <w:rStyle w:val="Hervorhebung"/>
          <w:color w:val="9BBB59"/>
        </w:rPr>
        <w:t>DM01AVTG24LV95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1DC41E24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7C6AD2">
        <w:rPr>
          <w:rStyle w:val="Hervorhebung"/>
          <w:color w:val="9BBB59"/>
        </w:rPr>
        <w:t>DM01AVTG24LV95</w:t>
      </w:r>
      <w:r w:rsidRPr="002942BB">
        <w:rPr>
          <w:rStyle w:val="Hervorhebung"/>
          <w:color w:val="9BBB59"/>
        </w:rPr>
        <w:t>.txt</w:t>
      </w:r>
    </w:p>
    <w:p w14:paraId="56CD92AC" w14:textId="2ED037F2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7C6AD2">
        <w:rPr>
          <w:rStyle w:val="Hervorhebung"/>
          <w:color w:val="9BBB59"/>
        </w:rPr>
        <w:t>DM01AVTG24LV95</w:t>
      </w:r>
      <w:r w:rsidRPr="002942BB">
        <w:rPr>
          <w:rStyle w:val="Hervorhebung"/>
          <w:color w:val="9BBB59"/>
        </w:rPr>
        <w:t xml:space="preserve">.txt </w:t>
      </w:r>
    </w:p>
    <w:p w14:paraId="2780BC4F" w14:textId="458E6204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7C6AD2">
        <w:rPr>
          <w:rStyle w:val="Hervorhebung"/>
          <w:color w:val="9BBB59"/>
        </w:rPr>
        <w:t>DM01AVTG24LV95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A49CD" w14:textId="77777777" w:rsidR="000A5501" w:rsidRDefault="000A5501" w:rsidP="00254025">
      <w:pPr>
        <w:spacing w:after="0"/>
      </w:pPr>
      <w:r>
        <w:separator/>
      </w:r>
    </w:p>
  </w:endnote>
  <w:endnote w:type="continuationSeparator" w:id="0">
    <w:p w14:paraId="54B8D6BD" w14:textId="77777777" w:rsidR="000A5501" w:rsidRDefault="000A5501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3628FE45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3E6DFB">
            <w:rPr>
              <w:noProof/>
            </w:rPr>
            <w:t>23.03.2020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02E2A" w14:textId="77777777" w:rsidR="000A5501" w:rsidRDefault="000A5501" w:rsidP="00254025">
      <w:pPr>
        <w:spacing w:after="0"/>
      </w:pPr>
      <w:r>
        <w:separator/>
      </w:r>
    </w:p>
  </w:footnote>
  <w:footnote w:type="continuationSeparator" w:id="0">
    <w:p w14:paraId="68A521E1" w14:textId="77777777" w:rsidR="000A5501" w:rsidRDefault="000A5501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A5501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6DFB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E40D7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123CDC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D6C85"/>
    <w:rsid w:val="00B23237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A1C991-FEF2-4520-83B6-C34E6244D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874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108</cp:revision>
  <cp:lastPrinted>2018-04-11T14:56:00Z</cp:lastPrinted>
  <dcterms:created xsi:type="dcterms:W3CDTF">2018-04-11T14:54:00Z</dcterms:created>
  <dcterms:modified xsi:type="dcterms:W3CDTF">2020-03-23T13:48:00Z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